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7083A" w14:textId="77777777" w:rsidR="006E02E1" w:rsidRDefault="006E02E1">
      <w:pPr>
        <w:pStyle w:val="Zhlav"/>
        <w:tabs>
          <w:tab w:val="clear" w:pos="4703"/>
          <w:tab w:val="clear" w:pos="9406"/>
        </w:tabs>
        <w:jc w:val="center"/>
        <w:rPr>
          <w:b/>
          <w:bCs/>
          <w:sz w:val="28"/>
        </w:rPr>
      </w:pPr>
    </w:p>
    <w:p w14:paraId="02738725" w14:textId="77777777" w:rsidR="006E02E1" w:rsidRDefault="006E02E1">
      <w:pPr>
        <w:pStyle w:val="Zhlav"/>
        <w:tabs>
          <w:tab w:val="clear" w:pos="4703"/>
          <w:tab w:val="clear" w:pos="9406"/>
        </w:tabs>
        <w:jc w:val="center"/>
        <w:rPr>
          <w:b/>
          <w:bCs/>
          <w:sz w:val="28"/>
        </w:rPr>
      </w:pPr>
    </w:p>
    <w:p w14:paraId="66266AFF" w14:textId="67899D31" w:rsidR="00B268B2" w:rsidRDefault="00FA3065" w:rsidP="00FA3065">
      <w:pPr>
        <w:pStyle w:val="Zkladntextodsazen2"/>
        <w:spacing w:after="240"/>
        <w:jc w:val="center"/>
        <w:rPr>
          <w:b/>
          <w:sz w:val="56"/>
          <w:szCs w:val="56"/>
        </w:rPr>
      </w:pPr>
      <w:r w:rsidRPr="00FA3065">
        <w:rPr>
          <w:b/>
          <w:sz w:val="56"/>
          <w:szCs w:val="56"/>
        </w:rPr>
        <w:t>Agenda</w:t>
      </w:r>
    </w:p>
    <w:p w14:paraId="5C5D0428" w14:textId="77777777" w:rsidR="00FA3065" w:rsidRPr="00FA3065" w:rsidRDefault="00FA3065" w:rsidP="00FA3065">
      <w:pPr>
        <w:pStyle w:val="Zkladntextodsazen2"/>
        <w:spacing w:after="240"/>
        <w:ind w:left="-709" w:right="-567" w:firstLine="142"/>
        <w:jc w:val="center"/>
        <w:rPr>
          <w:b/>
          <w:sz w:val="56"/>
          <w:szCs w:val="56"/>
        </w:rPr>
      </w:pPr>
    </w:p>
    <w:p w14:paraId="2DA98691" w14:textId="482BDFED" w:rsidR="00E30548" w:rsidRPr="00FA3065" w:rsidRDefault="00656CB7" w:rsidP="00E30548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>Zahájení</w:t>
      </w:r>
    </w:p>
    <w:p w14:paraId="5ED9FA7B" w14:textId="77777777" w:rsidR="00744D07" w:rsidRPr="00FA3065" w:rsidRDefault="00744D07" w:rsidP="00744D07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 xml:space="preserve">Změny celních předpisů s účinností v průběhu roku 2018 </w:t>
      </w:r>
    </w:p>
    <w:p w14:paraId="6B6B2636" w14:textId="77777777" w:rsidR="00744D07" w:rsidRPr="00FA3065" w:rsidRDefault="00744D07" w:rsidP="00744D07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>Změny celních předpisů s předpokladem účinnosti v roce 2019</w:t>
      </w:r>
    </w:p>
    <w:p w14:paraId="08A5C42E" w14:textId="77777777" w:rsidR="00744D07" w:rsidRPr="00FA3065" w:rsidRDefault="00744D07" w:rsidP="00744D07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>Zápis do záznamů deklaranta a jeho základní principy</w:t>
      </w:r>
    </w:p>
    <w:p w14:paraId="1689412D" w14:textId="65770FD4" w:rsidR="00E30548" w:rsidRPr="00FA3065" w:rsidRDefault="00744D07" w:rsidP="00744D07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 xml:space="preserve">Informace o základních parametrech vývoje elektronických systémů dle celního kodexu Unie, zejména modernizace systému pro dovoz </w:t>
      </w:r>
    </w:p>
    <w:p w14:paraId="4B6736E7" w14:textId="4D5DD2B3" w:rsidR="00E30548" w:rsidRPr="00FA3065" w:rsidRDefault="00744D07" w:rsidP="00744D07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>BREXIT a jeho dopady</w:t>
      </w:r>
    </w:p>
    <w:p w14:paraId="2A9615DE" w14:textId="6B14007C" w:rsidR="00E30548" w:rsidRPr="00FA3065" w:rsidRDefault="0095286E" w:rsidP="00E30548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>Diskuse</w:t>
      </w:r>
    </w:p>
    <w:p w14:paraId="4B131604" w14:textId="77777777" w:rsidR="00416037" w:rsidRPr="00FA3065" w:rsidRDefault="00416037" w:rsidP="000624D2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32"/>
          <w:szCs w:val="32"/>
        </w:rPr>
      </w:pPr>
      <w:r w:rsidRPr="00FA3065">
        <w:rPr>
          <w:sz w:val="32"/>
          <w:szCs w:val="32"/>
        </w:rPr>
        <w:t>Závěr</w:t>
      </w:r>
    </w:p>
    <w:p w14:paraId="236F5AB5" w14:textId="35A8CBFA" w:rsidR="00E1660A" w:rsidRDefault="00E1660A" w:rsidP="00E1660A">
      <w:pPr>
        <w:pStyle w:val="Odstavecseseznamem"/>
        <w:contextualSpacing w:val="0"/>
      </w:pPr>
      <w:bookmarkStart w:id="0" w:name="_GoBack"/>
      <w:bookmarkEnd w:id="0"/>
    </w:p>
    <w:p w14:paraId="5E809642" w14:textId="77777777" w:rsidR="0072568C" w:rsidRDefault="0072568C" w:rsidP="00571CBE">
      <w:pPr>
        <w:jc w:val="both"/>
        <w:rPr>
          <w:sz w:val="22"/>
          <w:szCs w:val="22"/>
        </w:rPr>
      </w:pPr>
    </w:p>
    <w:p w14:paraId="06E15278" w14:textId="5FC67AAC" w:rsidR="00906F90" w:rsidRPr="00906F90" w:rsidRDefault="0072568C" w:rsidP="00FA3065">
      <w:pPr>
        <w:jc w:val="both"/>
        <w:rPr>
          <w:sz w:val="22"/>
        </w:rPr>
      </w:pPr>
      <w:r>
        <w:rPr>
          <w:sz w:val="22"/>
          <w:szCs w:val="22"/>
        </w:rPr>
        <w:t xml:space="preserve">     </w:t>
      </w:r>
    </w:p>
    <w:p w14:paraId="0E1BA385" w14:textId="1D6EB855" w:rsidR="002C3029" w:rsidRDefault="002C3029">
      <w:pPr>
        <w:jc w:val="center"/>
        <w:rPr>
          <w:sz w:val="22"/>
        </w:rPr>
      </w:pPr>
    </w:p>
    <w:sectPr w:rsidR="002C3029" w:rsidSect="00C95F17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B5185" w14:textId="77777777" w:rsidR="009354A6" w:rsidRDefault="009354A6">
      <w:r>
        <w:separator/>
      </w:r>
    </w:p>
  </w:endnote>
  <w:endnote w:type="continuationSeparator" w:id="0">
    <w:p w14:paraId="13636C40" w14:textId="77777777" w:rsidR="009354A6" w:rsidRDefault="00935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vinion">
    <w:charset w:val="02"/>
    <w:family w:val="swiss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EB191" w14:textId="77777777" w:rsidR="007E7087" w:rsidRDefault="007E7087">
    <w:pPr>
      <w:pStyle w:val="Zhlav"/>
      <w:tabs>
        <w:tab w:val="clear" w:pos="4703"/>
        <w:tab w:val="clear" w:pos="9406"/>
      </w:tabs>
      <w:rPr>
        <w:sz w:val="18"/>
      </w:rPr>
    </w:pPr>
    <w:r>
      <w:rPr>
        <w:sz w:val="18"/>
      </w:rPr>
      <w:t>BANKOVNÍ SPOJENÍ</w:t>
    </w:r>
    <w:r>
      <w:rPr>
        <w:sz w:val="18"/>
      </w:rPr>
      <w:tab/>
      <w:t xml:space="preserve">               IČ                                     TELEFON</w:t>
    </w:r>
    <w:r>
      <w:rPr>
        <w:sz w:val="18"/>
      </w:rPr>
      <w:tab/>
      <w:t xml:space="preserve">                      E-MAIL: podatelna</w:t>
    </w:r>
    <w:r>
      <w:rPr>
        <w:sz w:val="18"/>
        <w:lang w:val="de-DE"/>
      </w:rPr>
      <w:t>@</w:t>
    </w:r>
    <w:r>
      <w:rPr>
        <w:sz w:val="18"/>
      </w:rPr>
      <w:t>cs.mfcr.cz           1020011/0710</w:t>
    </w:r>
    <w:r>
      <w:rPr>
        <w:sz w:val="18"/>
      </w:rPr>
      <w:tab/>
      <w:t xml:space="preserve">                               71214011</w:t>
    </w:r>
    <w:r>
      <w:rPr>
        <w:sz w:val="18"/>
      </w:rPr>
      <w:tab/>
      <w:t xml:space="preserve">          26133-1111                        INTERNET: www.cs.mfcr.cz</w:t>
    </w:r>
  </w:p>
  <w:p w14:paraId="765EB754" w14:textId="77777777" w:rsidR="007E7087" w:rsidRDefault="007E7087">
    <w:pPr>
      <w:rPr>
        <w:sz w:val="18"/>
      </w:rPr>
    </w:pPr>
    <w:r>
      <w:rPr>
        <w:sz w:val="18"/>
      </w:rPr>
      <w:t xml:space="preserve">ČNB, Praha 1                                                 </w:t>
    </w:r>
    <w:r>
      <w:rPr>
        <w:sz w:val="18"/>
      </w:rPr>
      <w:tab/>
    </w:r>
    <w:r>
      <w:rPr>
        <w:sz w:val="18"/>
      </w:rPr>
      <w:tab/>
      <w:t xml:space="preserve">         </w:t>
    </w:r>
    <w:r>
      <w:rPr>
        <w:sz w:val="18"/>
      </w:rPr>
      <w:tab/>
    </w:r>
    <w:r>
      <w:rPr>
        <w:sz w:val="18"/>
      </w:rPr>
      <w:tab/>
      <w:t xml:space="preserve">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A9DBC" w14:textId="77777777" w:rsidR="009354A6" w:rsidRDefault="009354A6">
      <w:r>
        <w:separator/>
      </w:r>
    </w:p>
  </w:footnote>
  <w:footnote w:type="continuationSeparator" w:id="0">
    <w:p w14:paraId="18FB21F8" w14:textId="77777777" w:rsidR="009354A6" w:rsidRDefault="00935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52A5F"/>
    <w:multiLevelType w:val="hybridMultilevel"/>
    <w:tmpl w:val="892E21B6"/>
    <w:lvl w:ilvl="0" w:tplc="0405000F">
      <w:start w:val="2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0FCD"/>
    <w:multiLevelType w:val="hybridMultilevel"/>
    <w:tmpl w:val="ED9ACDB2"/>
    <w:lvl w:ilvl="0" w:tplc="64E4F7E6">
      <w:start w:val="10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165B4C3B"/>
    <w:multiLevelType w:val="hybridMultilevel"/>
    <w:tmpl w:val="AA425020"/>
    <w:lvl w:ilvl="0" w:tplc="343C46B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717C0"/>
    <w:multiLevelType w:val="hybridMultilevel"/>
    <w:tmpl w:val="8BBAFFBE"/>
    <w:lvl w:ilvl="0" w:tplc="040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ind w:left="21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4062E6A"/>
    <w:multiLevelType w:val="hybridMultilevel"/>
    <w:tmpl w:val="E19A4BD0"/>
    <w:lvl w:ilvl="0" w:tplc="F2984950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66485"/>
    <w:multiLevelType w:val="hybridMultilevel"/>
    <w:tmpl w:val="5A443CEE"/>
    <w:lvl w:ilvl="0" w:tplc="AE266D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tabs>
          <w:tab w:val="num" w:pos="1788"/>
        </w:tabs>
        <w:ind w:left="1788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C9168AD"/>
    <w:multiLevelType w:val="hybridMultilevel"/>
    <w:tmpl w:val="66649248"/>
    <w:lvl w:ilvl="0" w:tplc="D1BCD8B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E536A"/>
    <w:multiLevelType w:val="hybridMultilevel"/>
    <w:tmpl w:val="57DADFA0"/>
    <w:lvl w:ilvl="0" w:tplc="040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D2A22358">
      <w:start w:val="1"/>
      <w:numFmt w:val="lowerRoman"/>
      <w:lvlText w:val="%2."/>
      <w:lvlJc w:val="right"/>
      <w:pPr>
        <w:ind w:left="21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49A21735"/>
    <w:multiLevelType w:val="hybridMultilevel"/>
    <w:tmpl w:val="DA9C372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D133DC9"/>
    <w:multiLevelType w:val="hybridMultilevel"/>
    <w:tmpl w:val="EB107788"/>
    <w:lvl w:ilvl="0" w:tplc="FECEDC7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445D2"/>
    <w:multiLevelType w:val="hybridMultilevel"/>
    <w:tmpl w:val="BF3AB6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B6333F"/>
    <w:multiLevelType w:val="hybridMultilevel"/>
    <w:tmpl w:val="786677EC"/>
    <w:lvl w:ilvl="0" w:tplc="C352923C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50BCC"/>
    <w:multiLevelType w:val="hybridMultilevel"/>
    <w:tmpl w:val="5C92E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4"/>
  </w:num>
  <w:num w:numId="11">
    <w:abstractNumId w:val="12"/>
  </w:num>
  <w:num w:numId="12">
    <w:abstractNumId w:val="4"/>
  </w:num>
  <w:num w:numId="13">
    <w:abstractNumId w:val="0"/>
  </w:num>
  <w:num w:numId="14">
    <w:abstractNumId w:val="7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27"/>
    <w:rsid w:val="00002E31"/>
    <w:rsid w:val="0001270E"/>
    <w:rsid w:val="00013237"/>
    <w:rsid w:val="0001793D"/>
    <w:rsid w:val="000218D5"/>
    <w:rsid w:val="000329A7"/>
    <w:rsid w:val="000339C1"/>
    <w:rsid w:val="000345D8"/>
    <w:rsid w:val="000349CC"/>
    <w:rsid w:val="0004019F"/>
    <w:rsid w:val="0004058F"/>
    <w:rsid w:val="0005238B"/>
    <w:rsid w:val="000624D2"/>
    <w:rsid w:val="000644B3"/>
    <w:rsid w:val="00070724"/>
    <w:rsid w:val="000A21FC"/>
    <w:rsid w:val="000A2C46"/>
    <w:rsid w:val="000C17EF"/>
    <w:rsid w:val="000C5790"/>
    <w:rsid w:val="000C67B7"/>
    <w:rsid w:val="000C7AE3"/>
    <w:rsid w:val="000E2720"/>
    <w:rsid w:val="000E6686"/>
    <w:rsid w:val="00102BE0"/>
    <w:rsid w:val="0010507B"/>
    <w:rsid w:val="00106591"/>
    <w:rsid w:val="00106863"/>
    <w:rsid w:val="001135D1"/>
    <w:rsid w:val="00116463"/>
    <w:rsid w:val="00132D38"/>
    <w:rsid w:val="001419C1"/>
    <w:rsid w:val="00152A0A"/>
    <w:rsid w:val="00155692"/>
    <w:rsid w:val="0016122F"/>
    <w:rsid w:val="001707AB"/>
    <w:rsid w:val="0018163B"/>
    <w:rsid w:val="0018529C"/>
    <w:rsid w:val="00187400"/>
    <w:rsid w:val="00197F24"/>
    <w:rsid w:val="001A285F"/>
    <w:rsid w:val="001B2484"/>
    <w:rsid w:val="001B2E06"/>
    <w:rsid w:val="001C6F3B"/>
    <w:rsid w:val="001C75EC"/>
    <w:rsid w:val="001C7D16"/>
    <w:rsid w:val="001D64BC"/>
    <w:rsid w:val="001E3A74"/>
    <w:rsid w:val="001E4F50"/>
    <w:rsid w:val="001F3192"/>
    <w:rsid w:val="001F4D48"/>
    <w:rsid w:val="00210E39"/>
    <w:rsid w:val="00227140"/>
    <w:rsid w:val="00232434"/>
    <w:rsid w:val="0024040B"/>
    <w:rsid w:val="00242A84"/>
    <w:rsid w:val="00245106"/>
    <w:rsid w:val="00251330"/>
    <w:rsid w:val="00251851"/>
    <w:rsid w:val="00255B9D"/>
    <w:rsid w:val="0026512B"/>
    <w:rsid w:val="00267597"/>
    <w:rsid w:val="0028109E"/>
    <w:rsid w:val="00283699"/>
    <w:rsid w:val="00285D49"/>
    <w:rsid w:val="0029784D"/>
    <w:rsid w:val="002A7927"/>
    <w:rsid w:val="002B5BE9"/>
    <w:rsid w:val="002B7630"/>
    <w:rsid w:val="002C14A2"/>
    <w:rsid w:val="002C3029"/>
    <w:rsid w:val="002C7926"/>
    <w:rsid w:val="002D02E6"/>
    <w:rsid w:val="002D0B79"/>
    <w:rsid w:val="002D536B"/>
    <w:rsid w:val="002E2C2A"/>
    <w:rsid w:val="002E343D"/>
    <w:rsid w:val="002E767B"/>
    <w:rsid w:val="002F4234"/>
    <w:rsid w:val="002F66C8"/>
    <w:rsid w:val="00303A93"/>
    <w:rsid w:val="00310233"/>
    <w:rsid w:val="00310F8C"/>
    <w:rsid w:val="00313CB2"/>
    <w:rsid w:val="0032404F"/>
    <w:rsid w:val="0032567B"/>
    <w:rsid w:val="00327687"/>
    <w:rsid w:val="00346145"/>
    <w:rsid w:val="00347E58"/>
    <w:rsid w:val="00351521"/>
    <w:rsid w:val="00366408"/>
    <w:rsid w:val="0038786B"/>
    <w:rsid w:val="003947AD"/>
    <w:rsid w:val="0039500D"/>
    <w:rsid w:val="00397294"/>
    <w:rsid w:val="003A2553"/>
    <w:rsid w:val="003A4E62"/>
    <w:rsid w:val="003B1022"/>
    <w:rsid w:val="003B7D0F"/>
    <w:rsid w:val="003C3688"/>
    <w:rsid w:val="003C5BF0"/>
    <w:rsid w:val="003D40F6"/>
    <w:rsid w:val="00405177"/>
    <w:rsid w:val="00412327"/>
    <w:rsid w:val="00416037"/>
    <w:rsid w:val="0042224B"/>
    <w:rsid w:val="0042744E"/>
    <w:rsid w:val="00431787"/>
    <w:rsid w:val="004336BC"/>
    <w:rsid w:val="00434D15"/>
    <w:rsid w:val="004358EF"/>
    <w:rsid w:val="00440961"/>
    <w:rsid w:val="004432AF"/>
    <w:rsid w:val="0044561B"/>
    <w:rsid w:val="00446C05"/>
    <w:rsid w:val="00470902"/>
    <w:rsid w:val="00473440"/>
    <w:rsid w:val="00485AA8"/>
    <w:rsid w:val="00490F8E"/>
    <w:rsid w:val="004959E8"/>
    <w:rsid w:val="004A5422"/>
    <w:rsid w:val="004A6E24"/>
    <w:rsid w:val="004B0245"/>
    <w:rsid w:val="004B1087"/>
    <w:rsid w:val="004B22C9"/>
    <w:rsid w:val="004B781F"/>
    <w:rsid w:val="004C03BF"/>
    <w:rsid w:val="004C739D"/>
    <w:rsid w:val="004D155A"/>
    <w:rsid w:val="004D2CFF"/>
    <w:rsid w:val="004F176E"/>
    <w:rsid w:val="004F54B6"/>
    <w:rsid w:val="004F5CED"/>
    <w:rsid w:val="0050344D"/>
    <w:rsid w:val="005257FA"/>
    <w:rsid w:val="00526091"/>
    <w:rsid w:val="00535B52"/>
    <w:rsid w:val="00536A82"/>
    <w:rsid w:val="00554874"/>
    <w:rsid w:val="00562388"/>
    <w:rsid w:val="005629E2"/>
    <w:rsid w:val="00564716"/>
    <w:rsid w:val="00571CBE"/>
    <w:rsid w:val="00576270"/>
    <w:rsid w:val="00583812"/>
    <w:rsid w:val="005850A7"/>
    <w:rsid w:val="00587EDE"/>
    <w:rsid w:val="0059175D"/>
    <w:rsid w:val="00597D8C"/>
    <w:rsid w:val="005A6331"/>
    <w:rsid w:val="005B564A"/>
    <w:rsid w:val="005C0BB2"/>
    <w:rsid w:val="005C3395"/>
    <w:rsid w:val="005C33F3"/>
    <w:rsid w:val="005C7057"/>
    <w:rsid w:val="005E1C76"/>
    <w:rsid w:val="005E4D2A"/>
    <w:rsid w:val="005F64BF"/>
    <w:rsid w:val="00603320"/>
    <w:rsid w:val="00615AB5"/>
    <w:rsid w:val="00620284"/>
    <w:rsid w:val="0062739D"/>
    <w:rsid w:val="00646342"/>
    <w:rsid w:val="00656CB7"/>
    <w:rsid w:val="00657959"/>
    <w:rsid w:val="006741D6"/>
    <w:rsid w:val="006821A1"/>
    <w:rsid w:val="006871C5"/>
    <w:rsid w:val="00687CDD"/>
    <w:rsid w:val="006901FF"/>
    <w:rsid w:val="006A24FE"/>
    <w:rsid w:val="006A255E"/>
    <w:rsid w:val="006A661E"/>
    <w:rsid w:val="006E02E1"/>
    <w:rsid w:val="006E6CC2"/>
    <w:rsid w:val="006F3296"/>
    <w:rsid w:val="00700A31"/>
    <w:rsid w:val="00700B9E"/>
    <w:rsid w:val="007015FF"/>
    <w:rsid w:val="00705420"/>
    <w:rsid w:val="0070573C"/>
    <w:rsid w:val="00715B34"/>
    <w:rsid w:val="00722886"/>
    <w:rsid w:val="0072568C"/>
    <w:rsid w:val="00725C7C"/>
    <w:rsid w:val="00731D5F"/>
    <w:rsid w:val="00744D07"/>
    <w:rsid w:val="0075591B"/>
    <w:rsid w:val="00757AEB"/>
    <w:rsid w:val="0076774D"/>
    <w:rsid w:val="00770944"/>
    <w:rsid w:val="00781878"/>
    <w:rsid w:val="007830D2"/>
    <w:rsid w:val="00797CB5"/>
    <w:rsid w:val="007A1694"/>
    <w:rsid w:val="007A2E8E"/>
    <w:rsid w:val="007C061F"/>
    <w:rsid w:val="007E3160"/>
    <w:rsid w:val="007E7087"/>
    <w:rsid w:val="007F002A"/>
    <w:rsid w:val="007F19D4"/>
    <w:rsid w:val="007F5E06"/>
    <w:rsid w:val="00807A70"/>
    <w:rsid w:val="0081386D"/>
    <w:rsid w:val="00816692"/>
    <w:rsid w:val="0081713F"/>
    <w:rsid w:val="00825099"/>
    <w:rsid w:val="00833581"/>
    <w:rsid w:val="00842104"/>
    <w:rsid w:val="0084592F"/>
    <w:rsid w:val="008568FF"/>
    <w:rsid w:val="00862CAA"/>
    <w:rsid w:val="00863699"/>
    <w:rsid w:val="008A06E0"/>
    <w:rsid w:val="008E5A3C"/>
    <w:rsid w:val="008E6E99"/>
    <w:rsid w:val="00906F90"/>
    <w:rsid w:val="00907ED4"/>
    <w:rsid w:val="009145CE"/>
    <w:rsid w:val="0091539D"/>
    <w:rsid w:val="009163EF"/>
    <w:rsid w:val="00923F30"/>
    <w:rsid w:val="00930434"/>
    <w:rsid w:val="009320C1"/>
    <w:rsid w:val="00932E7B"/>
    <w:rsid w:val="009354A6"/>
    <w:rsid w:val="0093699D"/>
    <w:rsid w:val="0094550D"/>
    <w:rsid w:val="00950206"/>
    <w:rsid w:val="00951A1B"/>
    <w:rsid w:val="00952048"/>
    <w:rsid w:val="0095286E"/>
    <w:rsid w:val="00964763"/>
    <w:rsid w:val="00972EEE"/>
    <w:rsid w:val="0098524C"/>
    <w:rsid w:val="009957B1"/>
    <w:rsid w:val="009A55DC"/>
    <w:rsid w:val="009A6985"/>
    <w:rsid w:val="009A6F3B"/>
    <w:rsid w:val="009C03A8"/>
    <w:rsid w:val="009C346E"/>
    <w:rsid w:val="009D645A"/>
    <w:rsid w:val="009E1180"/>
    <w:rsid w:val="009E43EE"/>
    <w:rsid w:val="009F073E"/>
    <w:rsid w:val="009F2CFA"/>
    <w:rsid w:val="00A01ADC"/>
    <w:rsid w:val="00A15437"/>
    <w:rsid w:val="00A1676F"/>
    <w:rsid w:val="00A206A6"/>
    <w:rsid w:val="00A20C27"/>
    <w:rsid w:val="00A22B23"/>
    <w:rsid w:val="00A24A55"/>
    <w:rsid w:val="00A30C50"/>
    <w:rsid w:val="00A40EE7"/>
    <w:rsid w:val="00A5294A"/>
    <w:rsid w:val="00A52D0A"/>
    <w:rsid w:val="00A53875"/>
    <w:rsid w:val="00A55D28"/>
    <w:rsid w:val="00A64930"/>
    <w:rsid w:val="00A75499"/>
    <w:rsid w:val="00A87749"/>
    <w:rsid w:val="00A9502F"/>
    <w:rsid w:val="00AA14E9"/>
    <w:rsid w:val="00AA3A62"/>
    <w:rsid w:val="00AA4DBE"/>
    <w:rsid w:val="00AB381E"/>
    <w:rsid w:val="00AB715E"/>
    <w:rsid w:val="00AC0F33"/>
    <w:rsid w:val="00AC6798"/>
    <w:rsid w:val="00AD5D84"/>
    <w:rsid w:val="00AE28E3"/>
    <w:rsid w:val="00AF64E4"/>
    <w:rsid w:val="00B01E70"/>
    <w:rsid w:val="00B031D3"/>
    <w:rsid w:val="00B06CC2"/>
    <w:rsid w:val="00B141A7"/>
    <w:rsid w:val="00B268B2"/>
    <w:rsid w:val="00B26A11"/>
    <w:rsid w:val="00B352A1"/>
    <w:rsid w:val="00B36A1C"/>
    <w:rsid w:val="00B43A05"/>
    <w:rsid w:val="00B60427"/>
    <w:rsid w:val="00B636EA"/>
    <w:rsid w:val="00B64ECA"/>
    <w:rsid w:val="00B70A79"/>
    <w:rsid w:val="00B80448"/>
    <w:rsid w:val="00B87AE0"/>
    <w:rsid w:val="00B9409F"/>
    <w:rsid w:val="00BA22D1"/>
    <w:rsid w:val="00BA58E9"/>
    <w:rsid w:val="00BA61BB"/>
    <w:rsid w:val="00BB0B39"/>
    <w:rsid w:val="00BB20F3"/>
    <w:rsid w:val="00BB2EA0"/>
    <w:rsid w:val="00BB69BA"/>
    <w:rsid w:val="00BD019A"/>
    <w:rsid w:val="00BD31B6"/>
    <w:rsid w:val="00BD43B7"/>
    <w:rsid w:val="00BD6925"/>
    <w:rsid w:val="00BD7749"/>
    <w:rsid w:val="00BE1917"/>
    <w:rsid w:val="00BE25CF"/>
    <w:rsid w:val="00BE467F"/>
    <w:rsid w:val="00BE6036"/>
    <w:rsid w:val="00BF2B58"/>
    <w:rsid w:val="00BF5E9A"/>
    <w:rsid w:val="00BF66C0"/>
    <w:rsid w:val="00BF6F4C"/>
    <w:rsid w:val="00C031D4"/>
    <w:rsid w:val="00C04356"/>
    <w:rsid w:val="00C175B9"/>
    <w:rsid w:val="00C207C3"/>
    <w:rsid w:val="00C302A0"/>
    <w:rsid w:val="00C31C63"/>
    <w:rsid w:val="00C35E16"/>
    <w:rsid w:val="00C45D3C"/>
    <w:rsid w:val="00C52095"/>
    <w:rsid w:val="00C53EBD"/>
    <w:rsid w:val="00C639DC"/>
    <w:rsid w:val="00C670A4"/>
    <w:rsid w:val="00C71238"/>
    <w:rsid w:val="00C71932"/>
    <w:rsid w:val="00C85756"/>
    <w:rsid w:val="00C86F24"/>
    <w:rsid w:val="00C93B90"/>
    <w:rsid w:val="00C95F17"/>
    <w:rsid w:val="00CA09F1"/>
    <w:rsid w:val="00CA7E85"/>
    <w:rsid w:val="00CB006B"/>
    <w:rsid w:val="00CB33BE"/>
    <w:rsid w:val="00CB765F"/>
    <w:rsid w:val="00CC030E"/>
    <w:rsid w:val="00CE6177"/>
    <w:rsid w:val="00D00817"/>
    <w:rsid w:val="00D160C1"/>
    <w:rsid w:val="00D161C8"/>
    <w:rsid w:val="00D2372B"/>
    <w:rsid w:val="00D27843"/>
    <w:rsid w:val="00D316E4"/>
    <w:rsid w:val="00D54E2F"/>
    <w:rsid w:val="00D60DF4"/>
    <w:rsid w:val="00D647F2"/>
    <w:rsid w:val="00D73FCA"/>
    <w:rsid w:val="00D759C8"/>
    <w:rsid w:val="00D75D1B"/>
    <w:rsid w:val="00D809D2"/>
    <w:rsid w:val="00D91B79"/>
    <w:rsid w:val="00D9357F"/>
    <w:rsid w:val="00D967BC"/>
    <w:rsid w:val="00DA6A6A"/>
    <w:rsid w:val="00DB1F74"/>
    <w:rsid w:val="00DD4C7C"/>
    <w:rsid w:val="00DD5AF1"/>
    <w:rsid w:val="00DD5F72"/>
    <w:rsid w:val="00DE21CC"/>
    <w:rsid w:val="00DE3E5F"/>
    <w:rsid w:val="00DF68AC"/>
    <w:rsid w:val="00E15731"/>
    <w:rsid w:val="00E1660A"/>
    <w:rsid w:val="00E17714"/>
    <w:rsid w:val="00E30548"/>
    <w:rsid w:val="00E42F84"/>
    <w:rsid w:val="00E4463B"/>
    <w:rsid w:val="00E55B15"/>
    <w:rsid w:val="00E96A33"/>
    <w:rsid w:val="00EA18D5"/>
    <w:rsid w:val="00EA1B18"/>
    <w:rsid w:val="00EA1E16"/>
    <w:rsid w:val="00EA2104"/>
    <w:rsid w:val="00EA27FD"/>
    <w:rsid w:val="00EA7E09"/>
    <w:rsid w:val="00EB266C"/>
    <w:rsid w:val="00EB4957"/>
    <w:rsid w:val="00EB663A"/>
    <w:rsid w:val="00EE34B4"/>
    <w:rsid w:val="00EE3CBE"/>
    <w:rsid w:val="00EE40AD"/>
    <w:rsid w:val="00EE7FD3"/>
    <w:rsid w:val="00EF467E"/>
    <w:rsid w:val="00F10940"/>
    <w:rsid w:val="00F11BAF"/>
    <w:rsid w:val="00F219F4"/>
    <w:rsid w:val="00F25D68"/>
    <w:rsid w:val="00F47EA4"/>
    <w:rsid w:val="00F513B0"/>
    <w:rsid w:val="00F531F6"/>
    <w:rsid w:val="00F61E29"/>
    <w:rsid w:val="00F705B1"/>
    <w:rsid w:val="00F747E4"/>
    <w:rsid w:val="00F871FC"/>
    <w:rsid w:val="00F92EDF"/>
    <w:rsid w:val="00F938F5"/>
    <w:rsid w:val="00F97A64"/>
    <w:rsid w:val="00FA0AF9"/>
    <w:rsid w:val="00FA3065"/>
    <w:rsid w:val="00FA6409"/>
    <w:rsid w:val="00FB120A"/>
    <w:rsid w:val="00FB3A2C"/>
    <w:rsid w:val="00FB4CD4"/>
    <w:rsid w:val="00FB61BF"/>
    <w:rsid w:val="00FB6BD6"/>
    <w:rsid w:val="00FB75DD"/>
    <w:rsid w:val="00FD1073"/>
    <w:rsid w:val="00FD5990"/>
    <w:rsid w:val="00FD5B72"/>
    <w:rsid w:val="00FD745D"/>
    <w:rsid w:val="00FF0613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34C9D"/>
  <w15:docId w15:val="{A1822F98-0FF8-4C8F-830F-9050622D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1787"/>
  </w:style>
  <w:style w:type="paragraph" w:styleId="Nadpis1">
    <w:name w:val="heading 1"/>
    <w:basedOn w:val="Normln"/>
    <w:next w:val="Normln"/>
    <w:qFormat/>
    <w:rsid w:val="0043178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43178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"/>
    <w:next w:val="Normln"/>
    <w:qFormat/>
    <w:rsid w:val="00431787"/>
    <w:pPr>
      <w:keepNext/>
      <w:spacing w:before="240" w:after="60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rsid w:val="00431787"/>
    <w:pPr>
      <w:keepNext/>
      <w:jc w:val="right"/>
      <w:outlineLvl w:val="3"/>
    </w:pPr>
    <w:rPr>
      <w:bCs/>
      <w:sz w:val="24"/>
    </w:rPr>
  </w:style>
  <w:style w:type="paragraph" w:styleId="Nadpis5">
    <w:name w:val="heading 5"/>
    <w:basedOn w:val="Normln"/>
    <w:next w:val="Normln"/>
    <w:qFormat/>
    <w:rsid w:val="00431787"/>
    <w:pPr>
      <w:keepNext/>
      <w:ind w:left="708" w:hanging="708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431787"/>
    <w:pPr>
      <w:keepNext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431787"/>
    <w:pPr>
      <w:keepNext/>
      <w:ind w:firstLine="4536"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akltext1">
    <w:name w:val="zakltext1"/>
    <w:basedOn w:val="Normln"/>
    <w:rsid w:val="004317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567"/>
    </w:pPr>
    <w:rPr>
      <w:rFonts w:ascii="Avinion" w:hAnsi="Avinion"/>
      <w:sz w:val="24"/>
    </w:rPr>
  </w:style>
  <w:style w:type="paragraph" w:customStyle="1" w:styleId="text">
    <w:name w:val="text"/>
    <w:basedOn w:val="Normln"/>
    <w:rsid w:val="00431787"/>
    <w:rPr>
      <w:rFonts w:ascii="Courier New" w:hAnsi="Courier New"/>
      <w:b/>
    </w:rPr>
  </w:style>
  <w:style w:type="paragraph" w:customStyle="1" w:styleId="Export0">
    <w:name w:val="Export 0"/>
    <w:basedOn w:val="Normln"/>
    <w:rsid w:val="004317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864" w:firstLine="682"/>
    </w:pPr>
    <w:rPr>
      <w:rFonts w:ascii="Arial" w:hAnsi="Arial"/>
      <w:b/>
      <w:sz w:val="24"/>
    </w:rPr>
  </w:style>
  <w:style w:type="paragraph" w:styleId="Zhlav">
    <w:name w:val="header"/>
    <w:basedOn w:val="Normln"/>
    <w:rsid w:val="00431787"/>
    <w:pPr>
      <w:tabs>
        <w:tab w:val="center" w:pos="4703"/>
        <w:tab w:val="right" w:pos="9406"/>
      </w:tabs>
    </w:pPr>
  </w:style>
  <w:style w:type="paragraph" w:styleId="Zpat">
    <w:name w:val="footer"/>
    <w:basedOn w:val="Normln"/>
    <w:rsid w:val="00431787"/>
    <w:pPr>
      <w:tabs>
        <w:tab w:val="center" w:pos="4703"/>
        <w:tab w:val="right" w:pos="9406"/>
      </w:tabs>
    </w:pPr>
  </w:style>
  <w:style w:type="paragraph" w:styleId="Zkladntext">
    <w:name w:val="Body Text"/>
    <w:basedOn w:val="Normln"/>
    <w:rsid w:val="00431787"/>
    <w:rPr>
      <w:iCs/>
      <w:caps/>
      <w:sz w:val="16"/>
      <w:szCs w:val="24"/>
    </w:rPr>
  </w:style>
  <w:style w:type="paragraph" w:styleId="Zkladntextodsazen">
    <w:name w:val="Body Text Indent"/>
    <w:basedOn w:val="Normln"/>
    <w:rsid w:val="00431787"/>
    <w:pPr>
      <w:ind w:left="5670" w:hanging="1134"/>
    </w:pPr>
    <w:rPr>
      <w:sz w:val="24"/>
    </w:rPr>
  </w:style>
  <w:style w:type="paragraph" w:styleId="Zkladntext3">
    <w:name w:val="Body Text 3"/>
    <w:basedOn w:val="Normln"/>
    <w:rsid w:val="00431787"/>
    <w:pPr>
      <w:jc w:val="center"/>
    </w:pPr>
    <w:rPr>
      <w:b/>
      <w:sz w:val="24"/>
    </w:rPr>
  </w:style>
  <w:style w:type="paragraph" w:styleId="Zkladntextodsazen2">
    <w:name w:val="Body Text Indent 2"/>
    <w:basedOn w:val="Normln"/>
    <w:rsid w:val="00431787"/>
    <w:pPr>
      <w:ind w:firstLine="708"/>
      <w:jc w:val="both"/>
    </w:pPr>
    <w:rPr>
      <w:sz w:val="22"/>
    </w:rPr>
  </w:style>
  <w:style w:type="character" w:styleId="Siln">
    <w:name w:val="Strong"/>
    <w:basedOn w:val="Standardnpsmoodstavce"/>
    <w:qFormat/>
    <w:rsid w:val="00431787"/>
    <w:rPr>
      <w:b/>
      <w:bCs/>
    </w:rPr>
  </w:style>
  <w:style w:type="paragraph" w:styleId="Textbubliny">
    <w:name w:val="Balloon Text"/>
    <w:basedOn w:val="Normln"/>
    <w:semiHidden/>
    <w:rsid w:val="0043178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431787"/>
    <w:rPr>
      <w:color w:val="0000FF"/>
      <w:u w:val="single"/>
    </w:rPr>
  </w:style>
  <w:style w:type="character" w:styleId="Sledovanodkaz">
    <w:name w:val="FollowedHyperlink"/>
    <w:basedOn w:val="Standardnpsmoodstavce"/>
    <w:rsid w:val="00431787"/>
    <w:rPr>
      <w:color w:val="800080"/>
      <w:u w:val="single"/>
    </w:rPr>
  </w:style>
  <w:style w:type="paragraph" w:styleId="Prosttext">
    <w:name w:val="Plain Text"/>
    <w:basedOn w:val="Normln"/>
    <w:rsid w:val="00AB715E"/>
    <w:rPr>
      <w:rFonts w:ascii="Courier New" w:hAnsi="Courier New" w:cs="Courier New"/>
    </w:rPr>
  </w:style>
  <w:style w:type="character" w:styleId="Odkaznakoment">
    <w:name w:val="annotation reference"/>
    <w:basedOn w:val="Standardnpsmoodstavce"/>
    <w:uiPriority w:val="99"/>
    <w:semiHidden/>
    <w:rsid w:val="009C03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C03A8"/>
  </w:style>
  <w:style w:type="paragraph" w:styleId="Pedmtkomente">
    <w:name w:val="annotation subject"/>
    <w:basedOn w:val="Textkomente"/>
    <w:next w:val="Textkomente"/>
    <w:semiHidden/>
    <w:rsid w:val="009C03A8"/>
    <w:rPr>
      <w:b/>
      <w:bCs/>
    </w:rPr>
  </w:style>
  <w:style w:type="paragraph" w:styleId="Odstavecseseznamem">
    <w:name w:val="List Paragraph"/>
    <w:basedOn w:val="Normln"/>
    <w:uiPriority w:val="34"/>
    <w:qFormat/>
    <w:rsid w:val="00A53875"/>
    <w:pPr>
      <w:ind w:left="720"/>
      <w:contextualSpacing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16037"/>
  </w:style>
  <w:style w:type="paragraph" w:customStyle="1" w:styleId="Default">
    <w:name w:val="Default"/>
    <w:rsid w:val="000349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mezer">
    <w:name w:val="No Spacing"/>
    <w:basedOn w:val="Normln"/>
    <w:uiPriority w:val="1"/>
    <w:qFormat/>
    <w:rsid w:val="004B22C9"/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3609">
          <w:marLeft w:val="15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03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4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011789\Plocha\SP%20652004%20%20-%20novela\&#353;ablony_dot\sablona_priloha_6_dopis_grc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sablona_priloha_6_dopis_grc.dot</Template>
  <TotalTime>6</TotalTime>
  <Pages>1</Pages>
  <Words>52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Dopis MF-GŘC - šablona Wordu</vt:lpstr>
    </vt:vector>
  </TitlesOfParts>
  <Company>GRC</Company>
  <LinksUpToDate>false</LinksUpToDate>
  <CharactersWithSpaces>360</CharactersWithSpaces>
  <SharedDoc>false</SharedDoc>
  <HLinks>
    <vt:vector size="24" baseType="variant">
      <vt:variant>
        <vt:i4>7667726</vt:i4>
      </vt:variant>
      <vt:variant>
        <vt:i4>9</vt:i4>
      </vt:variant>
      <vt:variant>
        <vt:i4>0</vt:i4>
      </vt:variant>
      <vt:variant>
        <vt:i4>5</vt:i4>
      </vt:variant>
      <vt:variant>
        <vt:lpwstr>mailto:forejt@cs.mfcr.cz</vt:lpwstr>
      </vt:variant>
      <vt:variant>
        <vt:lpwstr/>
      </vt:variant>
      <vt:variant>
        <vt:i4>3014736</vt:i4>
      </vt:variant>
      <vt:variant>
        <vt:i4>6</vt:i4>
      </vt:variant>
      <vt:variant>
        <vt:i4>0</vt:i4>
      </vt:variant>
      <vt:variant>
        <vt:i4>5</vt:i4>
      </vt:variant>
      <vt:variant>
        <vt:lpwstr>mailto:smidl@cs.mfcr.cz</vt:lpwstr>
      </vt:variant>
      <vt:variant>
        <vt:lpwstr/>
      </vt:variant>
      <vt:variant>
        <vt:i4>65591</vt:i4>
      </vt:variant>
      <vt:variant>
        <vt:i4>3</vt:i4>
      </vt:variant>
      <vt:variant>
        <vt:i4>0</vt:i4>
      </vt:variant>
      <vt:variant>
        <vt:i4>5</vt:i4>
      </vt:variant>
      <vt:variant>
        <vt:lpwstr>mailto:m.brazda@cs.mfcr.cz</vt:lpwstr>
      </vt:variant>
      <vt:variant>
        <vt:lpwstr/>
      </vt:variant>
      <vt:variant>
        <vt:i4>4128779</vt:i4>
      </vt:variant>
      <vt:variant>
        <vt:i4>0</vt:i4>
      </vt:variant>
      <vt:variant>
        <vt:i4>0</vt:i4>
      </vt:variant>
      <vt:variant>
        <vt:i4>5</vt:i4>
      </vt:variant>
      <vt:variant>
        <vt:lpwstr>mailto:p.zackova@cs.mfcr.cz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MF-GŘC - šablona Wordu</dc:title>
  <dc:subject/>
  <dc:creator>test</dc:creator>
  <cp:keywords/>
  <dc:description/>
  <cp:lastModifiedBy>U019175</cp:lastModifiedBy>
  <cp:revision>2</cp:revision>
  <cp:lastPrinted>2018-01-23T10:03:00Z</cp:lastPrinted>
  <dcterms:created xsi:type="dcterms:W3CDTF">2018-10-10T10:44:00Z</dcterms:created>
  <dcterms:modified xsi:type="dcterms:W3CDTF">2018-10-10T10:44:00Z</dcterms:modified>
</cp:coreProperties>
</file>